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1ACF51C0" w:rsidR="00611C40" w:rsidRPr="00176945" w:rsidRDefault="00611C40" w:rsidP="00611C40">
      <w:pPr>
        <w:keepLines/>
        <w:tabs>
          <w:tab w:val="left" w:pos="567"/>
        </w:tabs>
        <w:overflowPunct/>
        <w:autoSpaceDE/>
        <w:autoSpaceDN/>
        <w:snapToGrid w:val="0"/>
        <w:spacing w:after="0"/>
        <w:textAlignment w:val="auto"/>
        <w:rPr>
          <w:rFonts w:ascii="Arial" w:eastAsiaTheme="minorEastAsia" w:hAnsi="Arial" w:cs="Arial"/>
          <w:b/>
          <w:sz w:val="24"/>
          <w:szCs w:val="24"/>
          <w:lang w:eastAsia="zh-CN"/>
        </w:rPr>
      </w:pPr>
      <w:r w:rsidRPr="00611C40">
        <w:rPr>
          <w:rFonts w:ascii="Arial" w:hAnsi="Arial" w:cs="Arial"/>
          <w:b/>
          <w:sz w:val="24"/>
          <w:szCs w:val="24"/>
        </w:rPr>
        <w:t>3GPP TSG RAN Meeting #10</w:t>
      </w:r>
      <w:r w:rsidR="00176945">
        <w:rPr>
          <w:rFonts w:ascii="Arial" w:eastAsiaTheme="minorEastAsia" w:hAnsi="Arial" w:cs="Arial" w:hint="eastAsia"/>
          <w:b/>
          <w:sz w:val="24"/>
          <w:szCs w:val="24"/>
          <w:lang w:eastAsia="zh-CN"/>
        </w:rPr>
        <w:t>9</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2D5480" w:rsidRPr="002D5480">
        <w:rPr>
          <w:rFonts w:ascii="Arial" w:eastAsia="MS Mincho" w:hAnsi="Arial" w:cs="Arial"/>
          <w:b/>
          <w:sz w:val="24"/>
          <w:szCs w:val="24"/>
        </w:rPr>
        <w:t>RP-251967</w:t>
      </w:r>
    </w:p>
    <w:p w14:paraId="535C514C" w14:textId="2E5DF172" w:rsidR="00611C40" w:rsidRPr="000D5FBA" w:rsidRDefault="00176945"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Beijing</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China</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Sep.</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15</w:t>
      </w:r>
      <w:r w:rsidR="00BB0E30" w:rsidRPr="00BB0E30">
        <w:rPr>
          <w:rFonts w:ascii="Arial" w:eastAsiaTheme="minorEastAsia" w:hAnsi="Arial" w:cs="Arial"/>
          <w:b/>
          <w:sz w:val="24"/>
          <w:szCs w:val="24"/>
          <w:lang w:eastAsia="zh-CN"/>
        </w:rPr>
        <w:t>-1</w:t>
      </w:r>
      <w:r>
        <w:rPr>
          <w:rFonts w:ascii="Arial" w:eastAsiaTheme="minorEastAsia" w:hAnsi="Arial" w:cs="Arial" w:hint="eastAsia"/>
          <w:b/>
          <w:sz w:val="24"/>
          <w:szCs w:val="24"/>
          <w:lang w:eastAsia="zh-CN"/>
        </w:rPr>
        <w:t>8</w:t>
      </w:r>
      <w:r w:rsidR="00BB0E30" w:rsidRPr="00BB0E30">
        <w:rPr>
          <w:rFonts w:ascii="Arial" w:eastAsiaTheme="minorEastAsia" w:hAnsi="Arial" w:cs="Arial"/>
          <w:b/>
          <w:sz w:val="24"/>
          <w:szCs w:val="24"/>
          <w:lang w:eastAsia="zh-CN"/>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9FA163" w:rsidR="00D45B2F" w:rsidRPr="00211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1F45">
        <w:rPr>
          <w:rFonts w:ascii="Arial" w:eastAsiaTheme="minorEastAsia" w:hAnsi="Arial" w:cs="Arial" w:hint="eastAsia"/>
          <w:lang w:eastAsia="zh-CN"/>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4EAFF364" w:rsidR="00B0492B" w:rsidRPr="0048273F" w:rsidRDefault="0048273F"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58BB7446"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3E5A6482"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29942028"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NR_AIML_Mob-Core</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38EAE373"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1081087</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4AC812DE" w:rsidR="00B0492B" w:rsidRPr="00983713"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RP-251864</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133D7ABF" w:rsidR="00B0492B" w:rsidRPr="00C60034"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23DC4217" w:rsidR="00B0492B" w:rsidRPr="00C41C28" w:rsidRDefault="002B2E0A" w:rsidP="00D376ED">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1A55F2FB" w:rsidR="00B0492B" w:rsidRPr="008836AC" w:rsidRDefault="004316C8" w:rsidP="00D376ED">
            <w:pPr>
              <w:tabs>
                <w:tab w:val="left" w:pos="567"/>
              </w:tabs>
              <w:spacing w:after="0"/>
              <w:rPr>
                <w:rFonts w:ascii="Arial" w:hAnsi="Arial" w:cs="Arial"/>
                <w:lang w:eastAsia="ja-JP"/>
              </w:rPr>
            </w:pPr>
            <w:r>
              <w:rPr>
                <w:rFonts w:ascii="Arial" w:eastAsiaTheme="minorEastAsia" w:hAnsi="Arial" w:cs="Arial" w:hint="eastAsia"/>
                <w:color w:val="000000" w:themeColor="text1"/>
                <w:lang w:eastAsia="zh-CN"/>
              </w:rPr>
              <w:t>Sept</w:t>
            </w:r>
            <w:r w:rsidR="002B2E0A">
              <w:rPr>
                <w:rFonts w:ascii="Arial" w:eastAsiaTheme="minorEastAsia" w:hAnsi="Arial" w:cs="Arial" w:hint="eastAsia"/>
                <w:color w:val="000000" w:themeColor="text1"/>
                <w:lang w:eastAsia="zh-CN"/>
              </w:rPr>
              <w:t>. 2027</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422E8EE4" w:rsidR="00B0492B" w:rsidRPr="00AB4CE7" w:rsidRDefault="00AB4CE7"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165D693C"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19ABBC97"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66D064" w:rsidR="00D22398" w:rsidRPr="002E14EC" w:rsidRDefault="00A9707E"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03969C55" w14:textId="394375ED" w:rsidR="000406BA" w:rsidRPr="00226186" w:rsidRDefault="000406BA" w:rsidP="000406BA">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0DC6CA02" w14:textId="79285B37" w:rsidR="003A30C5" w:rsidRDefault="00670DF5" w:rsidP="00A91D7F">
      <w:pPr>
        <w:rPr>
          <w:rFonts w:eastAsiaTheme="minorEastAsia"/>
          <w:lang w:eastAsia="zh-CN"/>
        </w:rPr>
      </w:pPr>
      <w:r>
        <w:rPr>
          <w:rFonts w:eastAsiaTheme="minorEastAsia"/>
          <w:lang w:eastAsia="zh-CN"/>
        </w:rPr>
        <w:t xml:space="preserve"> </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sectPr w:rsidR="004F218A" w:rsidSect="003C4ACD">
      <w:headerReference w:type="even" r:id="rId7"/>
      <w:headerReference w:type="default" r:id="rId8"/>
      <w:footerReference w:type="even" r:id="rId9"/>
      <w:footerReference w:type="default" r:id="rId10"/>
      <w:headerReference w:type="first" r:id="rId11"/>
      <w:footerReference w:type="first" r:id="rId12"/>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0A53C" w14:textId="77777777" w:rsidR="00775CF2" w:rsidRDefault="00775CF2">
      <w:r>
        <w:separator/>
      </w:r>
    </w:p>
  </w:endnote>
  <w:endnote w:type="continuationSeparator" w:id="0">
    <w:p w14:paraId="555AF69F" w14:textId="77777777" w:rsidR="00775CF2" w:rsidRDefault="0077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Hiragino Sans"/>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B63A" w14:textId="77777777" w:rsidR="00B951D8" w:rsidRDefault="00B95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DDE43" w14:textId="77777777" w:rsidR="00B951D8" w:rsidRDefault="00B95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98FB7" w14:textId="77777777" w:rsidR="00775CF2" w:rsidRDefault="00775CF2">
      <w:r>
        <w:separator/>
      </w:r>
    </w:p>
  </w:footnote>
  <w:footnote w:type="continuationSeparator" w:id="0">
    <w:p w14:paraId="0E26C860" w14:textId="77777777" w:rsidR="00775CF2" w:rsidRDefault="00775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FBD5" w14:textId="77777777" w:rsidR="00B951D8" w:rsidRDefault="00B951D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45AD" w14:textId="77777777" w:rsidR="00B951D8" w:rsidRDefault="00B951D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EAE6" w14:textId="77777777" w:rsidR="00B951D8" w:rsidRDefault="00B951D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0"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8"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3108810">
    <w:abstractNumId w:val="25"/>
  </w:num>
  <w:num w:numId="2" w16cid:durableId="444035175">
    <w:abstractNumId w:val="15"/>
  </w:num>
  <w:num w:numId="3" w16cid:durableId="1544058483">
    <w:abstractNumId w:val="33"/>
  </w:num>
  <w:num w:numId="4" w16cid:durableId="1809276392">
    <w:abstractNumId w:val="12"/>
  </w:num>
  <w:num w:numId="5" w16cid:durableId="2561265">
    <w:abstractNumId w:val="29"/>
  </w:num>
  <w:num w:numId="6" w16cid:durableId="997655302">
    <w:abstractNumId w:val="22"/>
  </w:num>
  <w:num w:numId="7" w16cid:durableId="395787675">
    <w:abstractNumId w:val="8"/>
  </w:num>
  <w:num w:numId="8" w16cid:durableId="162472336">
    <w:abstractNumId w:val="20"/>
  </w:num>
  <w:num w:numId="9" w16cid:durableId="1709791156">
    <w:abstractNumId w:val="3"/>
  </w:num>
  <w:num w:numId="10" w16cid:durableId="1071536566">
    <w:abstractNumId w:val="21"/>
  </w:num>
  <w:num w:numId="11" w16cid:durableId="1079133169">
    <w:abstractNumId w:val="26"/>
  </w:num>
  <w:num w:numId="12" w16cid:durableId="592013506">
    <w:abstractNumId w:val="1"/>
  </w:num>
  <w:num w:numId="13" w16cid:durableId="1705015802">
    <w:abstractNumId w:val="16"/>
  </w:num>
  <w:num w:numId="14" w16cid:durableId="275213350">
    <w:abstractNumId w:val="17"/>
  </w:num>
  <w:num w:numId="15" w16cid:durableId="1142036852">
    <w:abstractNumId w:val="28"/>
  </w:num>
  <w:num w:numId="16" w16cid:durableId="2060862263">
    <w:abstractNumId w:val="11"/>
  </w:num>
  <w:num w:numId="17" w16cid:durableId="1642226347">
    <w:abstractNumId w:val="5"/>
  </w:num>
  <w:num w:numId="18" w16cid:durableId="1549419198">
    <w:abstractNumId w:val="31"/>
  </w:num>
  <w:num w:numId="19" w16cid:durableId="1067267632">
    <w:abstractNumId w:val="35"/>
  </w:num>
  <w:num w:numId="20" w16cid:durableId="2141073943">
    <w:abstractNumId w:val="32"/>
  </w:num>
  <w:num w:numId="21" w16cid:durableId="407577626">
    <w:abstractNumId w:val="14"/>
  </w:num>
  <w:num w:numId="22" w16cid:durableId="20012465">
    <w:abstractNumId w:val="7"/>
  </w:num>
  <w:num w:numId="23" w16cid:durableId="1583835050">
    <w:abstractNumId w:val="10"/>
  </w:num>
  <w:num w:numId="24" w16cid:durableId="690304808">
    <w:abstractNumId w:val="13"/>
  </w:num>
  <w:num w:numId="25" w16cid:durableId="65230494">
    <w:abstractNumId w:val="18"/>
  </w:num>
  <w:num w:numId="26" w16cid:durableId="143785998">
    <w:abstractNumId w:val="30"/>
  </w:num>
  <w:num w:numId="27" w16cid:durableId="2018657581">
    <w:abstractNumId w:val="27"/>
  </w:num>
  <w:num w:numId="28" w16cid:durableId="320697383">
    <w:abstractNumId w:val="23"/>
  </w:num>
  <w:num w:numId="29" w16cid:durableId="1156216499">
    <w:abstractNumId w:val="34"/>
  </w:num>
  <w:num w:numId="30" w16cid:durableId="195655853">
    <w:abstractNumId w:val="19"/>
  </w:num>
  <w:num w:numId="31" w16cid:durableId="1716269171">
    <w:abstractNumId w:val="6"/>
  </w:num>
  <w:num w:numId="32" w16cid:durableId="147550768">
    <w:abstractNumId w:val="0"/>
  </w:num>
  <w:num w:numId="33" w16cid:durableId="1695305967">
    <w:abstractNumId w:val="9"/>
  </w:num>
  <w:num w:numId="34" w16cid:durableId="587008405">
    <w:abstractNumId w:val="2"/>
  </w:num>
  <w:num w:numId="35" w16cid:durableId="1180006579">
    <w:abstractNumId w:val="24"/>
  </w:num>
  <w:num w:numId="36" w16cid:durableId="62169130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31A"/>
    <w:rsid w:val="00026EEB"/>
    <w:rsid w:val="000276C5"/>
    <w:rsid w:val="00032DF2"/>
    <w:rsid w:val="00034E37"/>
    <w:rsid w:val="0003657B"/>
    <w:rsid w:val="000406BA"/>
    <w:rsid w:val="0004456C"/>
    <w:rsid w:val="0005259B"/>
    <w:rsid w:val="00053FEE"/>
    <w:rsid w:val="000556DA"/>
    <w:rsid w:val="00060AE4"/>
    <w:rsid w:val="000746A7"/>
    <w:rsid w:val="00077E19"/>
    <w:rsid w:val="000910BB"/>
    <w:rsid w:val="00092487"/>
    <w:rsid w:val="000926AF"/>
    <w:rsid w:val="00096DE4"/>
    <w:rsid w:val="000A1D57"/>
    <w:rsid w:val="000A3ED2"/>
    <w:rsid w:val="000B6E50"/>
    <w:rsid w:val="000C00FA"/>
    <w:rsid w:val="000C51AA"/>
    <w:rsid w:val="000D17BC"/>
    <w:rsid w:val="000D1F32"/>
    <w:rsid w:val="000D20AA"/>
    <w:rsid w:val="000D2186"/>
    <w:rsid w:val="000D3838"/>
    <w:rsid w:val="000D5FBA"/>
    <w:rsid w:val="000E4F35"/>
    <w:rsid w:val="000F4543"/>
    <w:rsid w:val="000F5FAA"/>
    <w:rsid w:val="000F6C1C"/>
    <w:rsid w:val="00110BAE"/>
    <w:rsid w:val="00111494"/>
    <w:rsid w:val="00115985"/>
    <w:rsid w:val="001160AA"/>
    <w:rsid w:val="00116501"/>
    <w:rsid w:val="00116F4B"/>
    <w:rsid w:val="001229F4"/>
    <w:rsid w:val="00133465"/>
    <w:rsid w:val="00137471"/>
    <w:rsid w:val="00150FD3"/>
    <w:rsid w:val="00153464"/>
    <w:rsid w:val="001540CE"/>
    <w:rsid w:val="00156BB6"/>
    <w:rsid w:val="00166A8F"/>
    <w:rsid w:val="0017171E"/>
    <w:rsid w:val="00173FDC"/>
    <w:rsid w:val="0017658F"/>
    <w:rsid w:val="00176945"/>
    <w:rsid w:val="00181A11"/>
    <w:rsid w:val="00184428"/>
    <w:rsid w:val="00190FFF"/>
    <w:rsid w:val="00193186"/>
    <w:rsid w:val="001A248F"/>
    <w:rsid w:val="001A3B5F"/>
    <w:rsid w:val="001A659D"/>
    <w:rsid w:val="001B1ABA"/>
    <w:rsid w:val="001B51AB"/>
    <w:rsid w:val="001B5CA8"/>
    <w:rsid w:val="001C2AA5"/>
    <w:rsid w:val="001C420F"/>
    <w:rsid w:val="001C4490"/>
    <w:rsid w:val="001D2C1A"/>
    <w:rsid w:val="001D3BA2"/>
    <w:rsid w:val="001D44B7"/>
    <w:rsid w:val="001D4A7B"/>
    <w:rsid w:val="001E0075"/>
    <w:rsid w:val="001E27B7"/>
    <w:rsid w:val="001E4E22"/>
    <w:rsid w:val="001F1B1F"/>
    <w:rsid w:val="001F2A20"/>
    <w:rsid w:val="001F486F"/>
    <w:rsid w:val="00200465"/>
    <w:rsid w:val="002047AA"/>
    <w:rsid w:val="00207DC4"/>
    <w:rsid w:val="002117D7"/>
    <w:rsid w:val="00211F45"/>
    <w:rsid w:val="00214787"/>
    <w:rsid w:val="00215A73"/>
    <w:rsid w:val="0022389F"/>
    <w:rsid w:val="0022485E"/>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6F12"/>
    <w:rsid w:val="002B2E0A"/>
    <w:rsid w:val="002C0B82"/>
    <w:rsid w:val="002D5480"/>
    <w:rsid w:val="002D755F"/>
    <w:rsid w:val="002E14EC"/>
    <w:rsid w:val="002E3326"/>
    <w:rsid w:val="002E3C15"/>
    <w:rsid w:val="002E6007"/>
    <w:rsid w:val="002F2C70"/>
    <w:rsid w:val="002F5C5E"/>
    <w:rsid w:val="002F6ED2"/>
    <w:rsid w:val="00301B7A"/>
    <w:rsid w:val="00306D59"/>
    <w:rsid w:val="00314192"/>
    <w:rsid w:val="00320955"/>
    <w:rsid w:val="00321EF0"/>
    <w:rsid w:val="0032503A"/>
    <w:rsid w:val="00325EE1"/>
    <w:rsid w:val="003311F5"/>
    <w:rsid w:val="003314D2"/>
    <w:rsid w:val="003357C0"/>
    <w:rsid w:val="00341F6F"/>
    <w:rsid w:val="00344D60"/>
    <w:rsid w:val="00346477"/>
    <w:rsid w:val="003475CD"/>
    <w:rsid w:val="00347CB0"/>
    <w:rsid w:val="00350144"/>
    <w:rsid w:val="003529A2"/>
    <w:rsid w:val="0035340F"/>
    <w:rsid w:val="0036248C"/>
    <w:rsid w:val="003666A8"/>
    <w:rsid w:val="00366D63"/>
    <w:rsid w:val="00367401"/>
    <w:rsid w:val="00375678"/>
    <w:rsid w:val="00384A3D"/>
    <w:rsid w:val="003861AD"/>
    <w:rsid w:val="0039390A"/>
    <w:rsid w:val="00394AB0"/>
    <w:rsid w:val="00396252"/>
    <w:rsid w:val="003A30C5"/>
    <w:rsid w:val="003A4B47"/>
    <w:rsid w:val="003A6A78"/>
    <w:rsid w:val="003A721A"/>
    <w:rsid w:val="003B0125"/>
    <w:rsid w:val="003B24AF"/>
    <w:rsid w:val="003B3A80"/>
    <w:rsid w:val="003B465D"/>
    <w:rsid w:val="003B55A3"/>
    <w:rsid w:val="003B7182"/>
    <w:rsid w:val="003B7203"/>
    <w:rsid w:val="003C4ACD"/>
    <w:rsid w:val="003D087F"/>
    <w:rsid w:val="003D09E0"/>
    <w:rsid w:val="003D5036"/>
    <w:rsid w:val="003D764D"/>
    <w:rsid w:val="003E3A1A"/>
    <w:rsid w:val="003F1B9F"/>
    <w:rsid w:val="003F6DA0"/>
    <w:rsid w:val="003F7E85"/>
    <w:rsid w:val="0040091C"/>
    <w:rsid w:val="00406D7A"/>
    <w:rsid w:val="00407A0B"/>
    <w:rsid w:val="004120E7"/>
    <w:rsid w:val="004121B8"/>
    <w:rsid w:val="00415902"/>
    <w:rsid w:val="004216B4"/>
    <w:rsid w:val="004225E5"/>
    <w:rsid w:val="004258BA"/>
    <w:rsid w:val="00425B31"/>
    <w:rsid w:val="004279E1"/>
    <w:rsid w:val="004316C8"/>
    <w:rsid w:val="00447900"/>
    <w:rsid w:val="004531C9"/>
    <w:rsid w:val="00457D91"/>
    <w:rsid w:val="00460C31"/>
    <w:rsid w:val="00460FAA"/>
    <w:rsid w:val="004611AB"/>
    <w:rsid w:val="00464A81"/>
    <w:rsid w:val="00464E5B"/>
    <w:rsid w:val="0047055A"/>
    <w:rsid w:val="00474450"/>
    <w:rsid w:val="004775B6"/>
    <w:rsid w:val="0048273F"/>
    <w:rsid w:val="00484E8C"/>
    <w:rsid w:val="004873E6"/>
    <w:rsid w:val="00490ED6"/>
    <w:rsid w:val="004A0BAE"/>
    <w:rsid w:val="004A1A6D"/>
    <w:rsid w:val="004A2796"/>
    <w:rsid w:val="004B15B8"/>
    <w:rsid w:val="004B566C"/>
    <w:rsid w:val="004B7B48"/>
    <w:rsid w:val="004C4AF1"/>
    <w:rsid w:val="004C515C"/>
    <w:rsid w:val="004D46C5"/>
    <w:rsid w:val="004D4AB1"/>
    <w:rsid w:val="004D58EF"/>
    <w:rsid w:val="004F218A"/>
    <w:rsid w:val="0050334E"/>
    <w:rsid w:val="0050404A"/>
    <w:rsid w:val="00505387"/>
    <w:rsid w:val="005072A0"/>
    <w:rsid w:val="00512DF7"/>
    <w:rsid w:val="005141E7"/>
    <w:rsid w:val="00517E63"/>
    <w:rsid w:val="00521052"/>
    <w:rsid w:val="005265DA"/>
    <w:rsid w:val="00526B0D"/>
    <w:rsid w:val="00531B99"/>
    <w:rsid w:val="00540132"/>
    <w:rsid w:val="005449CB"/>
    <w:rsid w:val="00547C03"/>
    <w:rsid w:val="00551DD3"/>
    <w:rsid w:val="0055346F"/>
    <w:rsid w:val="00554CD2"/>
    <w:rsid w:val="005579FF"/>
    <w:rsid w:val="005776DD"/>
    <w:rsid w:val="0057789E"/>
    <w:rsid w:val="00582117"/>
    <w:rsid w:val="0058478F"/>
    <w:rsid w:val="0059287E"/>
    <w:rsid w:val="00593315"/>
    <w:rsid w:val="005A0C8D"/>
    <w:rsid w:val="005A170D"/>
    <w:rsid w:val="005A6C96"/>
    <w:rsid w:val="005C00CB"/>
    <w:rsid w:val="005C5359"/>
    <w:rsid w:val="005D0418"/>
    <w:rsid w:val="005D186D"/>
    <w:rsid w:val="005E1D58"/>
    <w:rsid w:val="005E1F2B"/>
    <w:rsid w:val="00603D95"/>
    <w:rsid w:val="00610E37"/>
    <w:rsid w:val="00611C40"/>
    <w:rsid w:val="006207ED"/>
    <w:rsid w:val="00625B24"/>
    <w:rsid w:val="00626BC9"/>
    <w:rsid w:val="00634D7C"/>
    <w:rsid w:val="00642F23"/>
    <w:rsid w:val="006458DF"/>
    <w:rsid w:val="00646B72"/>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3337"/>
    <w:rsid w:val="006A3ADF"/>
    <w:rsid w:val="006A55A6"/>
    <w:rsid w:val="006A7BCB"/>
    <w:rsid w:val="006B3381"/>
    <w:rsid w:val="006B4C1E"/>
    <w:rsid w:val="006C090F"/>
    <w:rsid w:val="006C4E32"/>
    <w:rsid w:val="006C56D8"/>
    <w:rsid w:val="006D07AE"/>
    <w:rsid w:val="006D1C93"/>
    <w:rsid w:val="006E3F11"/>
    <w:rsid w:val="006E526C"/>
    <w:rsid w:val="00701410"/>
    <w:rsid w:val="0070792E"/>
    <w:rsid w:val="007113A1"/>
    <w:rsid w:val="00714D27"/>
    <w:rsid w:val="00721CF6"/>
    <w:rsid w:val="00723E46"/>
    <w:rsid w:val="007251D3"/>
    <w:rsid w:val="0073369F"/>
    <w:rsid w:val="00733826"/>
    <w:rsid w:val="00735CFE"/>
    <w:rsid w:val="0074304E"/>
    <w:rsid w:val="007469D2"/>
    <w:rsid w:val="007475AB"/>
    <w:rsid w:val="0075178D"/>
    <w:rsid w:val="00756686"/>
    <w:rsid w:val="00766CFB"/>
    <w:rsid w:val="00775CF2"/>
    <w:rsid w:val="007816FF"/>
    <w:rsid w:val="00783B44"/>
    <w:rsid w:val="00785028"/>
    <w:rsid w:val="00785CE2"/>
    <w:rsid w:val="007A0340"/>
    <w:rsid w:val="007A3A5A"/>
    <w:rsid w:val="007A4370"/>
    <w:rsid w:val="007B3BBD"/>
    <w:rsid w:val="007D3A79"/>
    <w:rsid w:val="007E1D15"/>
    <w:rsid w:val="007E1DEA"/>
    <w:rsid w:val="007E2202"/>
    <w:rsid w:val="007E6B76"/>
    <w:rsid w:val="008145EA"/>
    <w:rsid w:val="00815869"/>
    <w:rsid w:val="00816B81"/>
    <w:rsid w:val="008215A2"/>
    <w:rsid w:val="00822279"/>
    <w:rsid w:val="00823B90"/>
    <w:rsid w:val="0083266E"/>
    <w:rsid w:val="008357A3"/>
    <w:rsid w:val="00841F43"/>
    <w:rsid w:val="008544F0"/>
    <w:rsid w:val="008546E5"/>
    <w:rsid w:val="00855C0B"/>
    <w:rsid w:val="00860D49"/>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B6AFD"/>
    <w:rsid w:val="008C1698"/>
    <w:rsid w:val="008C1A3D"/>
    <w:rsid w:val="008C2867"/>
    <w:rsid w:val="008C646C"/>
    <w:rsid w:val="008D01C3"/>
    <w:rsid w:val="008D0818"/>
    <w:rsid w:val="008D1E13"/>
    <w:rsid w:val="008D6549"/>
    <w:rsid w:val="008D70D2"/>
    <w:rsid w:val="008F0117"/>
    <w:rsid w:val="00900AE8"/>
    <w:rsid w:val="00900DAD"/>
    <w:rsid w:val="00903FBB"/>
    <w:rsid w:val="00905979"/>
    <w:rsid w:val="0091408E"/>
    <w:rsid w:val="00924EC1"/>
    <w:rsid w:val="00935320"/>
    <w:rsid w:val="00936437"/>
    <w:rsid w:val="00936BA9"/>
    <w:rsid w:val="009378CA"/>
    <w:rsid w:val="0095025E"/>
    <w:rsid w:val="00951D25"/>
    <w:rsid w:val="00955C4C"/>
    <w:rsid w:val="00956CEC"/>
    <w:rsid w:val="0097071A"/>
    <w:rsid w:val="009819AA"/>
    <w:rsid w:val="009840CD"/>
    <w:rsid w:val="00992AAF"/>
    <w:rsid w:val="00993E82"/>
    <w:rsid w:val="00995338"/>
    <w:rsid w:val="00996777"/>
    <w:rsid w:val="009A1F31"/>
    <w:rsid w:val="009A3A65"/>
    <w:rsid w:val="009A3AE8"/>
    <w:rsid w:val="009A3E38"/>
    <w:rsid w:val="009C0BC7"/>
    <w:rsid w:val="009C175C"/>
    <w:rsid w:val="009C6592"/>
    <w:rsid w:val="009D0B72"/>
    <w:rsid w:val="009D3984"/>
    <w:rsid w:val="009E209B"/>
    <w:rsid w:val="009E402F"/>
    <w:rsid w:val="009E5A67"/>
    <w:rsid w:val="009E7D2D"/>
    <w:rsid w:val="009F0747"/>
    <w:rsid w:val="009F33F0"/>
    <w:rsid w:val="00A00DB0"/>
    <w:rsid w:val="00A0204F"/>
    <w:rsid w:val="00A03514"/>
    <w:rsid w:val="00A069F9"/>
    <w:rsid w:val="00A17079"/>
    <w:rsid w:val="00A22FFC"/>
    <w:rsid w:val="00A23D4E"/>
    <w:rsid w:val="00A30684"/>
    <w:rsid w:val="00A448C3"/>
    <w:rsid w:val="00A458D4"/>
    <w:rsid w:val="00A46FB7"/>
    <w:rsid w:val="00A51430"/>
    <w:rsid w:val="00A53118"/>
    <w:rsid w:val="00A542B7"/>
    <w:rsid w:val="00A63354"/>
    <w:rsid w:val="00A67E17"/>
    <w:rsid w:val="00A75E72"/>
    <w:rsid w:val="00A81E97"/>
    <w:rsid w:val="00A86AB5"/>
    <w:rsid w:val="00A91D7F"/>
    <w:rsid w:val="00A9707E"/>
    <w:rsid w:val="00A97226"/>
    <w:rsid w:val="00AA0E64"/>
    <w:rsid w:val="00AA142F"/>
    <w:rsid w:val="00AA53DB"/>
    <w:rsid w:val="00AB239A"/>
    <w:rsid w:val="00AB4CE7"/>
    <w:rsid w:val="00AB67D6"/>
    <w:rsid w:val="00AB6AB4"/>
    <w:rsid w:val="00AC39FB"/>
    <w:rsid w:val="00AD51D1"/>
    <w:rsid w:val="00AD53C7"/>
    <w:rsid w:val="00AD7ADC"/>
    <w:rsid w:val="00AE08EB"/>
    <w:rsid w:val="00AE61F6"/>
    <w:rsid w:val="00AF3414"/>
    <w:rsid w:val="00B00BBE"/>
    <w:rsid w:val="00B02A33"/>
    <w:rsid w:val="00B045AD"/>
    <w:rsid w:val="00B0492B"/>
    <w:rsid w:val="00B05C93"/>
    <w:rsid w:val="00B10710"/>
    <w:rsid w:val="00B178DE"/>
    <w:rsid w:val="00B208FA"/>
    <w:rsid w:val="00B20ED6"/>
    <w:rsid w:val="00B21634"/>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70EF5"/>
    <w:rsid w:val="00B8297B"/>
    <w:rsid w:val="00B829F1"/>
    <w:rsid w:val="00B84623"/>
    <w:rsid w:val="00B90B04"/>
    <w:rsid w:val="00B91C40"/>
    <w:rsid w:val="00B9337A"/>
    <w:rsid w:val="00B951D8"/>
    <w:rsid w:val="00B974FD"/>
    <w:rsid w:val="00BA20B6"/>
    <w:rsid w:val="00BA494B"/>
    <w:rsid w:val="00BA51EF"/>
    <w:rsid w:val="00BB0E30"/>
    <w:rsid w:val="00BB58F0"/>
    <w:rsid w:val="00BB6160"/>
    <w:rsid w:val="00BB66D5"/>
    <w:rsid w:val="00BB7809"/>
    <w:rsid w:val="00BC6D60"/>
    <w:rsid w:val="00BC77F7"/>
    <w:rsid w:val="00BC7E6E"/>
    <w:rsid w:val="00BE1D1F"/>
    <w:rsid w:val="00BE256D"/>
    <w:rsid w:val="00BE3060"/>
    <w:rsid w:val="00BE5E66"/>
    <w:rsid w:val="00BE6BBA"/>
    <w:rsid w:val="00BF2373"/>
    <w:rsid w:val="00BF4F81"/>
    <w:rsid w:val="00C00281"/>
    <w:rsid w:val="00C05625"/>
    <w:rsid w:val="00C05870"/>
    <w:rsid w:val="00C10CE8"/>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2836"/>
    <w:rsid w:val="00C74DAF"/>
    <w:rsid w:val="00C80116"/>
    <w:rsid w:val="00C840BF"/>
    <w:rsid w:val="00C8553A"/>
    <w:rsid w:val="00C86C12"/>
    <w:rsid w:val="00C87BFC"/>
    <w:rsid w:val="00CA18BB"/>
    <w:rsid w:val="00CA4FA7"/>
    <w:rsid w:val="00CB14D3"/>
    <w:rsid w:val="00CB2046"/>
    <w:rsid w:val="00CC54C7"/>
    <w:rsid w:val="00CC7010"/>
    <w:rsid w:val="00CC705C"/>
    <w:rsid w:val="00CC7C8E"/>
    <w:rsid w:val="00CD4A43"/>
    <w:rsid w:val="00CD6B2E"/>
    <w:rsid w:val="00CD6C8D"/>
    <w:rsid w:val="00CD7EAD"/>
    <w:rsid w:val="00CE0ABD"/>
    <w:rsid w:val="00CF2B47"/>
    <w:rsid w:val="00CF5E71"/>
    <w:rsid w:val="00CF7FAC"/>
    <w:rsid w:val="00D02657"/>
    <w:rsid w:val="00D06D8C"/>
    <w:rsid w:val="00D160C1"/>
    <w:rsid w:val="00D17794"/>
    <w:rsid w:val="00D208A2"/>
    <w:rsid w:val="00D22398"/>
    <w:rsid w:val="00D307BC"/>
    <w:rsid w:val="00D35E6C"/>
    <w:rsid w:val="00D376ED"/>
    <w:rsid w:val="00D409D5"/>
    <w:rsid w:val="00D436CF"/>
    <w:rsid w:val="00D45B2F"/>
    <w:rsid w:val="00D46656"/>
    <w:rsid w:val="00D46E88"/>
    <w:rsid w:val="00D54967"/>
    <w:rsid w:val="00D60BD6"/>
    <w:rsid w:val="00D613A9"/>
    <w:rsid w:val="00D651C7"/>
    <w:rsid w:val="00D67E61"/>
    <w:rsid w:val="00D70D86"/>
    <w:rsid w:val="00D76BA4"/>
    <w:rsid w:val="00D8021D"/>
    <w:rsid w:val="00D82D10"/>
    <w:rsid w:val="00D86784"/>
    <w:rsid w:val="00D87534"/>
    <w:rsid w:val="00D920E6"/>
    <w:rsid w:val="00D95DFB"/>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153F"/>
    <w:rsid w:val="00E36051"/>
    <w:rsid w:val="00E42518"/>
    <w:rsid w:val="00E5293D"/>
    <w:rsid w:val="00E544FA"/>
    <w:rsid w:val="00E55E83"/>
    <w:rsid w:val="00E5792E"/>
    <w:rsid w:val="00E6077C"/>
    <w:rsid w:val="00E6618E"/>
    <w:rsid w:val="00E66674"/>
    <w:rsid w:val="00E77436"/>
    <w:rsid w:val="00E81871"/>
    <w:rsid w:val="00E82C8E"/>
    <w:rsid w:val="00E87CFA"/>
    <w:rsid w:val="00E921FE"/>
    <w:rsid w:val="00E93D77"/>
    <w:rsid w:val="00E95264"/>
    <w:rsid w:val="00EA04A6"/>
    <w:rsid w:val="00EA2172"/>
    <w:rsid w:val="00EA2DC1"/>
    <w:rsid w:val="00EB3E39"/>
    <w:rsid w:val="00EB44FF"/>
    <w:rsid w:val="00EB4CB2"/>
    <w:rsid w:val="00EC5571"/>
    <w:rsid w:val="00EC574F"/>
    <w:rsid w:val="00EC64C1"/>
    <w:rsid w:val="00ED0E8F"/>
    <w:rsid w:val="00EE1504"/>
    <w:rsid w:val="00EE349F"/>
    <w:rsid w:val="00EE3B5B"/>
    <w:rsid w:val="00EE4CC9"/>
    <w:rsid w:val="00EF4800"/>
    <w:rsid w:val="00EF674A"/>
    <w:rsid w:val="00F00A3D"/>
    <w:rsid w:val="00F135BE"/>
    <w:rsid w:val="00F17CA4"/>
    <w:rsid w:val="00F20542"/>
    <w:rsid w:val="00F20B7B"/>
    <w:rsid w:val="00F214C0"/>
    <w:rsid w:val="00F24DDD"/>
    <w:rsid w:val="00F2770B"/>
    <w:rsid w:val="00F316E0"/>
    <w:rsid w:val="00F33F0D"/>
    <w:rsid w:val="00F3743E"/>
    <w:rsid w:val="00F40D99"/>
    <w:rsid w:val="00F42459"/>
    <w:rsid w:val="00F4424A"/>
    <w:rsid w:val="00F4530F"/>
    <w:rsid w:val="00F52460"/>
    <w:rsid w:val="00F549A3"/>
    <w:rsid w:val="00F55CBF"/>
    <w:rsid w:val="00F72B10"/>
    <w:rsid w:val="00F7721D"/>
    <w:rsid w:val="00F77359"/>
    <w:rsid w:val="00F86A73"/>
    <w:rsid w:val="00F949E5"/>
    <w:rsid w:val="00FA52EA"/>
    <w:rsid w:val="00FA58DA"/>
    <w:rsid w:val="00FC2CCE"/>
    <w:rsid w:val="00FC345B"/>
    <w:rsid w:val="00FD3A0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uiPriority w:val="9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Rapporteur_4</cp:lastModifiedBy>
  <cp:revision>33</cp:revision>
  <dcterms:created xsi:type="dcterms:W3CDTF">2025-05-28T12:40:00Z</dcterms:created>
  <dcterms:modified xsi:type="dcterms:W3CDTF">2025-09-05T08:54:00Z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